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6E3207">
        <w:rPr>
          <w:highlight w:val="lightGray"/>
        </w:rPr>
        <w:t xml:space="preserve">[Note to A/E: Even though the majority of the HVAC control on UNL campus is provided, installed and programmed by UNL, a sequence of operation is still required for all HVAC systems.  </w:t>
      </w:r>
      <w:r w:rsidR="006E3207">
        <w:rPr>
          <w:highlight w:val="lightGray"/>
        </w:rPr>
        <w:t>Sequence</w:t>
      </w:r>
      <w:r w:rsidR="006E3207" w:rsidRPr="006E3207">
        <w:rPr>
          <w:highlight w:val="lightGray"/>
        </w:rPr>
        <w:t xml:space="preserve"> of Operation narratives </w:t>
      </w:r>
      <w:proofErr w:type="gramStart"/>
      <w:r w:rsidR="006E3207" w:rsidRPr="006E3207">
        <w:rPr>
          <w:highlight w:val="lightGray"/>
        </w:rPr>
        <w:t>are</w:t>
      </w:r>
      <w:proofErr w:type="gramEnd"/>
      <w:r w:rsidRPr="006E3207">
        <w:rPr>
          <w:highlight w:val="lightGray"/>
        </w:rPr>
        <w:t xml:space="preserve"> critical to </w:t>
      </w:r>
      <w:r w:rsidR="006E3207" w:rsidRPr="006E3207">
        <w:rPr>
          <w:highlight w:val="lightGray"/>
        </w:rPr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6E3207" w:rsidRDefault="006E3207" w:rsidP="006E3207">
      <w:pPr>
        <w:pStyle w:val="Heading1"/>
      </w:pPr>
    </w:p>
    <w:p w:rsidR="002D01E4" w:rsidRDefault="002D01E4" w:rsidP="00AD22AE">
      <w:pPr>
        <w:pStyle w:val="Heading2"/>
        <w:numPr>
          <w:ilvl w:val="1"/>
          <w:numId w:val="1"/>
        </w:numPr>
      </w:pP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Refer to drawings for sequences of operation.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AD22AE" w:rsidRPr="005C629D" w:rsidRDefault="00AD22AE" w:rsidP="00AD22AE"/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F72" w:rsidRDefault="00982F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982F72" w:rsidRPr="00982F72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2F72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2F72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F72" w:rsidRDefault="00982F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F72" w:rsidRDefault="00982F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F72" w:rsidRDefault="00982F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32351B"/>
    <w:rsid w:val="00330E21"/>
    <w:rsid w:val="00331143"/>
    <w:rsid w:val="00341982"/>
    <w:rsid w:val="003469D9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C2024"/>
    <w:rsid w:val="009D5411"/>
    <w:rsid w:val="009E6628"/>
    <w:rsid w:val="009F1AE9"/>
    <w:rsid w:val="00A06BD7"/>
    <w:rsid w:val="00A06E3C"/>
    <w:rsid w:val="00A50195"/>
    <w:rsid w:val="00A83137"/>
    <w:rsid w:val="00A91A43"/>
    <w:rsid w:val="00AA52D0"/>
    <w:rsid w:val="00AB5169"/>
    <w:rsid w:val="00AB763E"/>
    <w:rsid w:val="00AD22A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DBC6A-F552-4DEB-A169-2CF2A6B0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19</TotalTime>
  <Pages>2</Pages>
  <Words>135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Setup</cp:lastModifiedBy>
  <cp:revision>1</cp:revision>
  <cp:lastPrinted>2009-03-05T22:14:00Z</cp:lastPrinted>
  <dcterms:created xsi:type="dcterms:W3CDTF">2013-01-17T22:19:00Z</dcterms:created>
  <dcterms:modified xsi:type="dcterms:W3CDTF">2014-05-27T20:01:00Z</dcterms:modified>
  <cp:version>1</cp:version>
</cp:coreProperties>
</file>